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54D8C" w14:textId="4B2847E6" w:rsidR="00D43114" w:rsidRDefault="00D43114" w:rsidP="00D4311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3GPP TSG-RAN WG4 Meeting #106-bis-e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9608E7" w:rsidRPr="009608E7">
        <w:rPr>
          <w:rFonts w:cs="Arial"/>
          <w:bCs/>
          <w:sz w:val="22"/>
        </w:rPr>
        <w:t>R4-2306476</w:t>
      </w:r>
    </w:p>
    <w:p w14:paraId="6A90BA9E" w14:textId="77777777" w:rsidR="00D43114" w:rsidRDefault="00D43114" w:rsidP="00D43114">
      <w:pPr>
        <w:spacing w:after="60"/>
        <w:ind w:left="1985" w:hanging="1985"/>
        <w:rPr>
          <w:b/>
          <w:noProof/>
          <w:sz w:val="24"/>
        </w:rPr>
      </w:pPr>
      <w:r w:rsidRPr="005E5D3E">
        <w:rPr>
          <w:b/>
          <w:noProof/>
          <w:sz w:val="24"/>
        </w:rPr>
        <w:t>Electronic Meeting</w:t>
      </w:r>
      <w:r w:rsidRPr="00AF62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5E5D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F629B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>26</w:t>
      </w:r>
      <w:r w:rsidRPr="005E5D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April</w:t>
      </w:r>
      <w:r w:rsidRPr="00AF629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p w14:paraId="76AB93A5" w14:textId="77777777" w:rsidR="00D43114" w:rsidRDefault="00D43114" w:rsidP="00D43114">
      <w:pPr>
        <w:spacing w:after="60"/>
        <w:ind w:left="1985" w:hanging="1985"/>
        <w:rPr>
          <w:b/>
          <w:noProof/>
          <w:sz w:val="24"/>
        </w:rPr>
      </w:pPr>
    </w:p>
    <w:p w14:paraId="52A741E9" w14:textId="2F70BBB7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8214D6">
        <w:rPr>
          <w:rFonts w:cs="Arial"/>
          <w:bCs/>
        </w:rPr>
        <w:t xml:space="preserve">LS </w:t>
      </w:r>
      <w:r>
        <w:rPr>
          <w:rFonts w:cs="Arial"/>
          <w:bCs/>
        </w:rPr>
        <w:t xml:space="preserve">reply </w:t>
      </w:r>
      <w:r w:rsidR="005A3CB5" w:rsidRPr="005A3CB5">
        <w:rPr>
          <w:rFonts w:cs="Arial"/>
          <w:bCs/>
        </w:rPr>
        <w:t xml:space="preserve">on switching time for DL PRS or UL SRS frequency hopping for RedCap UEs  </w:t>
      </w:r>
    </w:p>
    <w:p w14:paraId="7598642E" w14:textId="77777777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72481F0F" w14:textId="35CC53DD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D0633B">
        <w:rPr>
          <w:rFonts w:cs="Arial"/>
          <w:bCs/>
        </w:rPr>
        <w:t>8</w:t>
      </w:r>
    </w:p>
    <w:p w14:paraId="4E450A23" w14:textId="0BD3C9FB" w:rsidR="00D43114" w:rsidRDefault="00D43114" w:rsidP="00D43114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2361C4" w:rsidRPr="002361C4">
        <w:rPr>
          <w:rFonts w:cs="Arial"/>
          <w:bCs/>
        </w:rPr>
        <w:t>NR_pos_enh2</w:t>
      </w:r>
    </w:p>
    <w:p w14:paraId="49A2C5DE" w14:textId="77777777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048DB7BC" w14:textId="5DC0CB9A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D0633B">
        <w:rPr>
          <w:rFonts w:cs="Arial"/>
          <w:bCs/>
        </w:rPr>
        <w:t>1</w:t>
      </w:r>
    </w:p>
    <w:p w14:paraId="4BCE51DB" w14:textId="77777777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45271EFE" w14:textId="77777777" w:rsidR="00D43114" w:rsidRDefault="00D43114" w:rsidP="00D43114">
      <w:pPr>
        <w:spacing w:after="60"/>
        <w:ind w:left="1985" w:hanging="1985"/>
        <w:rPr>
          <w:rFonts w:cs="Arial"/>
          <w:bCs/>
        </w:rPr>
      </w:pPr>
    </w:p>
    <w:p w14:paraId="08DCC759" w14:textId="77777777" w:rsidR="00D43114" w:rsidRDefault="00D43114" w:rsidP="00D43114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8D86957" w14:textId="77777777" w:rsidR="00D43114" w:rsidRPr="000F5D56" w:rsidRDefault="00D43114" w:rsidP="00D43114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414DF770" w14:textId="77777777" w:rsidR="00D43114" w:rsidRPr="000F5D56" w:rsidRDefault="00D43114" w:rsidP="00D43114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(dot) Zhang (at) ericsson (dot) com</w:t>
      </w:r>
    </w:p>
    <w:p w14:paraId="671A4C71" w14:textId="77777777" w:rsidR="00D43114" w:rsidRDefault="00D43114" w:rsidP="00D43114">
      <w:pPr>
        <w:spacing w:after="60"/>
        <w:rPr>
          <w:rFonts w:cs="Arial"/>
          <w:b/>
        </w:rPr>
      </w:pPr>
    </w:p>
    <w:p w14:paraId="76F37333" w14:textId="77777777" w:rsidR="00D43114" w:rsidRDefault="00D43114" w:rsidP="00D4311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749757CC" w14:textId="77777777" w:rsidR="00D43114" w:rsidRDefault="00D43114" w:rsidP="00D43114">
      <w:pPr>
        <w:pBdr>
          <w:bottom w:val="single" w:sz="4" w:space="1" w:color="auto"/>
        </w:pBdr>
        <w:rPr>
          <w:rFonts w:cs="Arial"/>
        </w:rPr>
      </w:pPr>
    </w:p>
    <w:p w14:paraId="6D101914" w14:textId="77777777" w:rsidR="00D43114" w:rsidRDefault="00D43114" w:rsidP="00D43114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0D2B1B74" w14:textId="63AE0248" w:rsidR="002E03A0" w:rsidRPr="00CE4F35" w:rsidRDefault="00D43114" w:rsidP="005948C5">
      <w:pPr>
        <w:spacing w:after="120"/>
        <w:jc w:val="both"/>
        <w:rPr>
          <w:rFonts w:cs="Arial"/>
          <w:b/>
        </w:rPr>
      </w:pPr>
      <w:r w:rsidRPr="005948C5">
        <w:rPr>
          <w:rFonts w:cs="Arial"/>
          <w:bCs/>
        </w:rPr>
        <w:t>RAN4 thanks RAN</w:t>
      </w:r>
      <w:r w:rsidR="00D0633B" w:rsidRPr="005948C5">
        <w:rPr>
          <w:rFonts w:cs="Arial"/>
          <w:bCs/>
        </w:rPr>
        <w:t>1</w:t>
      </w:r>
      <w:r w:rsidR="00A005CE" w:rsidRPr="005948C5">
        <w:rPr>
          <w:rFonts w:cs="Arial"/>
          <w:bCs/>
        </w:rPr>
        <w:t xml:space="preserve"> for LS R1-2302127.</w:t>
      </w:r>
      <w:r w:rsidRPr="005948C5">
        <w:rPr>
          <w:rFonts w:cs="Arial"/>
          <w:bCs/>
        </w:rPr>
        <w:t xml:space="preserve"> </w:t>
      </w:r>
      <w:r w:rsidR="00D9616D" w:rsidRPr="005948C5">
        <w:rPr>
          <w:rFonts w:cs="Arial"/>
          <w:bCs/>
        </w:rPr>
        <w:t xml:space="preserve">RAN4 has discussed the </w:t>
      </w:r>
      <w:r w:rsidRPr="005948C5">
        <w:rPr>
          <w:rFonts w:cs="Arial"/>
          <w:bCs/>
        </w:rPr>
        <w:t xml:space="preserve">question </w:t>
      </w:r>
      <w:r w:rsidR="00D9616D" w:rsidRPr="005948C5">
        <w:rPr>
          <w:rFonts w:cs="Arial"/>
          <w:bCs/>
        </w:rPr>
        <w:t xml:space="preserve">in the LS </w:t>
      </w:r>
      <w:r w:rsidRPr="005948C5">
        <w:rPr>
          <w:rFonts w:cs="Arial"/>
          <w:bCs/>
        </w:rPr>
        <w:t xml:space="preserve">and </w:t>
      </w:r>
      <w:r w:rsidR="00134B2C" w:rsidRPr="005948C5">
        <w:rPr>
          <w:rFonts w:cs="Arial"/>
          <w:bCs/>
        </w:rPr>
        <w:t>reached the following</w:t>
      </w:r>
      <w:r w:rsidR="00882598" w:rsidRPr="005948C5">
        <w:rPr>
          <w:rFonts w:cs="Arial"/>
          <w:bCs/>
        </w:rPr>
        <w:t xml:space="preserve"> </w:t>
      </w:r>
      <w:r w:rsidR="00134B2C" w:rsidRPr="005948C5">
        <w:rPr>
          <w:rFonts w:cs="Arial"/>
          <w:bCs/>
        </w:rPr>
        <w:t>agreements</w:t>
      </w:r>
      <w:r w:rsidR="00882598" w:rsidRPr="005948C5">
        <w:rPr>
          <w:rFonts w:cs="Arial"/>
          <w:bCs/>
        </w:rPr>
        <w:t>:</w:t>
      </w:r>
    </w:p>
    <w:p w14:paraId="3A3D4CE6" w14:textId="3202E40C" w:rsidR="00602741" w:rsidRPr="005948C5" w:rsidRDefault="00602741" w:rsidP="00602741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 xml:space="preserve">For </w:t>
      </w:r>
      <w:r w:rsidR="00CE4F35">
        <w:t>RedCap UE</w:t>
      </w:r>
      <w:r w:rsidR="00CE4F35" w:rsidRPr="00CE4F35">
        <w:rPr>
          <w:rFonts w:eastAsiaTheme="minorEastAsia"/>
          <w:lang w:eastAsia="zh-CN"/>
        </w:rPr>
        <w:t xml:space="preserve"> </w:t>
      </w:r>
      <w:r w:rsidRPr="005948C5">
        <w:rPr>
          <w:rFonts w:eastAsiaTheme="minorEastAsia"/>
          <w:lang w:eastAsia="zh-CN"/>
        </w:rPr>
        <w:t xml:space="preserve">UL SRS Tx frequency hopping, </w:t>
      </w:r>
      <w:r w:rsidR="00CE4F35">
        <w:rPr>
          <w:rFonts w:eastAsiaTheme="minorEastAsia"/>
          <w:lang w:eastAsia="zh-CN"/>
        </w:rPr>
        <w:t xml:space="preserve">RAN4 considers </w:t>
      </w:r>
      <w:r w:rsidRPr="005948C5">
        <w:rPr>
          <w:rFonts w:eastAsiaTheme="minorEastAsia"/>
          <w:lang w:eastAsia="zh-CN"/>
        </w:rPr>
        <w:t>the switching time of {70us, 140us} for FR1 as the starting point</w:t>
      </w:r>
    </w:p>
    <w:p w14:paraId="5CBBE4B3" w14:textId="77777777" w:rsidR="00602741" w:rsidRPr="005948C5" w:rsidRDefault="00602741" w:rsidP="00602741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>SRS Tx frequency hopping range can be up to 100MHz.</w:t>
      </w:r>
    </w:p>
    <w:p w14:paraId="2F419C5E" w14:textId="4539B7FC" w:rsidR="00602741" w:rsidRPr="005948C5" w:rsidRDefault="00602741" w:rsidP="00602741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>Which specific value for frequency hopping is applied depends on UE capability, if multiple values are agreed.</w:t>
      </w:r>
    </w:p>
    <w:p w14:paraId="38F259DC" w14:textId="33F362D2" w:rsidR="00882598" w:rsidRPr="005948C5" w:rsidRDefault="00882598" w:rsidP="00882598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 xml:space="preserve">For </w:t>
      </w:r>
      <w:r w:rsidR="00CE4F35">
        <w:t>RedCap UE</w:t>
      </w:r>
      <w:r w:rsidR="00CE4F35" w:rsidRPr="00CE4F35">
        <w:rPr>
          <w:rFonts w:eastAsiaTheme="minorEastAsia"/>
          <w:lang w:eastAsia="zh-CN"/>
        </w:rPr>
        <w:t xml:space="preserve"> </w:t>
      </w:r>
      <w:r w:rsidRPr="005948C5">
        <w:rPr>
          <w:rFonts w:eastAsiaTheme="minorEastAsia"/>
          <w:lang w:eastAsia="zh-CN"/>
        </w:rPr>
        <w:t xml:space="preserve">DL PRS Rx frequency hopping, </w:t>
      </w:r>
      <w:r w:rsidR="00CE4F35">
        <w:rPr>
          <w:rFonts w:eastAsiaTheme="minorEastAsia"/>
          <w:lang w:eastAsia="zh-CN"/>
        </w:rPr>
        <w:t>RAN4 considers</w:t>
      </w:r>
      <w:r w:rsidRPr="005948C5">
        <w:rPr>
          <w:rFonts w:eastAsiaTheme="minorEastAsia"/>
          <w:lang w:eastAsia="zh-CN"/>
        </w:rPr>
        <w:t xml:space="preserve"> the switching time of {70us, 140us} for FR1 as the starting point</w:t>
      </w:r>
    </w:p>
    <w:p w14:paraId="446E0D83" w14:textId="77777777" w:rsidR="00882598" w:rsidRPr="005948C5" w:rsidRDefault="00882598" w:rsidP="00882598">
      <w:pPr>
        <w:pStyle w:val="ListParagraph"/>
        <w:numPr>
          <w:ilvl w:val="1"/>
          <w:numId w:val="45"/>
        </w:numPr>
        <w:overflowPunct w:val="0"/>
        <w:autoSpaceDE w:val="0"/>
        <w:autoSpaceDN w:val="0"/>
        <w:adjustRightInd w:val="0"/>
        <w:spacing w:after="240" w:line="259" w:lineRule="auto"/>
        <w:jc w:val="both"/>
        <w:textAlignment w:val="baseline"/>
        <w:rPr>
          <w:rFonts w:eastAsiaTheme="minorEastAsia"/>
          <w:lang w:eastAsia="zh-CN"/>
        </w:rPr>
      </w:pPr>
      <w:r w:rsidRPr="005948C5">
        <w:rPr>
          <w:rFonts w:eastAsiaTheme="minorEastAsia"/>
          <w:lang w:eastAsia="zh-CN"/>
        </w:rPr>
        <w:t>PRS Rx frequency hopping range can be up to 100MHz</w:t>
      </w:r>
    </w:p>
    <w:p w14:paraId="1C9ADF71" w14:textId="286DB756" w:rsidR="00251F91" w:rsidRPr="00C15F06" w:rsidRDefault="00882598" w:rsidP="00882598">
      <w:pPr>
        <w:pStyle w:val="ListParagraph"/>
        <w:numPr>
          <w:ilvl w:val="1"/>
          <w:numId w:val="45"/>
        </w:numPr>
      </w:pPr>
      <w:r w:rsidRPr="005948C5">
        <w:rPr>
          <w:rFonts w:eastAsiaTheme="minorEastAsia"/>
          <w:lang w:eastAsia="zh-CN"/>
        </w:rPr>
        <w:t>Which specific value for frequency hopping is applied depends on UE capability, if multiple values are agreed</w:t>
      </w:r>
    </w:p>
    <w:p w14:paraId="5072A529" w14:textId="2A1F1340" w:rsidR="00634805" w:rsidRDefault="00634805" w:rsidP="00251F91">
      <w:pPr>
        <w:spacing w:before="120"/>
      </w:pPr>
      <w:r>
        <w:t xml:space="preserve">RAN4 will notify </w:t>
      </w:r>
      <w:r w:rsidR="00DD34CA">
        <w:t xml:space="preserve">RAN1 </w:t>
      </w:r>
      <w:r w:rsidR="00520A61">
        <w:t>o</w:t>
      </w:r>
      <w:r w:rsidR="00DD34CA">
        <w:t xml:space="preserve">f further relevant agreements </w:t>
      </w:r>
      <w:r w:rsidR="00CE4F35">
        <w:rPr>
          <w:rFonts w:hint="eastAsia"/>
          <w:lang w:eastAsia="zh-CN"/>
        </w:rPr>
        <w:t xml:space="preserve">if </w:t>
      </w:r>
      <w:r w:rsidR="00707DDE">
        <w:rPr>
          <w:lang w:eastAsia="zh-CN"/>
        </w:rPr>
        <w:t xml:space="preserve">there are </w:t>
      </w:r>
      <w:r w:rsidR="00CE4F35">
        <w:rPr>
          <w:rFonts w:hint="eastAsia"/>
          <w:lang w:eastAsia="zh-CN"/>
        </w:rPr>
        <w:t>any update</w:t>
      </w:r>
      <w:r w:rsidR="00902183">
        <w:rPr>
          <w:lang w:eastAsia="zh-CN"/>
        </w:rPr>
        <w:t>s</w:t>
      </w:r>
      <w:r w:rsidR="00DD34CA">
        <w:t xml:space="preserve"> in future meetings.</w:t>
      </w:r>
    </w:p>
    <w:p w14:paraId="1715EC4F" w14:textId="49B28577" w:rsidR="005F5C45" w:rsidRPr="00F35DD2" w:rsidRDefault="005F5C45" w:rsidP="005948C5">
      <w:pPr>
        <w:jc w:val="both"/>
      </w:pPr>
      <w:r>
        <w:t xml:space="preserve">RAN4 also thinks additional switch time may be needed for </w:t>
      </w:r>
      <w:r w:rsidRPr="005948C5">
        <w:t>SRS transmission</w:t>
      </w:r>
      <w:r>
        <w:t xml:space="preserve"> between the initial</w:t>
      </w:r>
      <w:r w:rsidR="00690E78">
        <w:t>/active</w:t>
      </w:r>
      <w:r>
        <w:t xml:space="preserve"> BWP to the first hop and last hop to initial</w:t>
      </w:r>
      <w:r w:rsidR="00690E78">
        <w:t>/active</w:t>
      </w:r>
      <w:r>
        <w:t xml:space="preserve"> BWP, </w:t>
      </w:r>
      <w:r w:rsidR="00251F91">
        <w:t xml:space="preserve">and </w:t>
      </w:r>
      <w:r>
        <w:t>therefore, has below question:</w:t>
      </w:r>
    </w:p>
    <w:p w14:paraId="3F174A39" w14:textId="4FF086FC" w:rsidR="005F5C45" w:rsidRPr="005948C5" w:rsidRDefault="002B4F94" w:rsidP="005948C5">
      <w:pPr>
        <w:pStyle w:val="ListParagraph"/>
        <w:numPr>
          <w:ilvl w:val="0"/>
          <w:numId w:val="41"/>
        </w:numPr>
        <w:jc w:val="both"/>
        <w:rPr>
          <w:rFonts w:cs="Arial"/>
          <w:bCs/>
        </w:rPr>
      </w:pPr>
      <w:r>
        <w:rPr>
          <w:rFonts w:cs="Arial" w:hint="eastAsia"/>
          <w:bCs/>
          <w:lang w:eastAsia="zh-CN"/>
        </w:rPr>
        <w:t>Is</w:t>
      </w:r>
      <w:r>
        <w:rPr>
          <w:rFonts w:cs="Arial"/>
          <w:bCs/>
          <w:lang w:eastAsia="zh-CN"/>
        </w:rPr>
        <w:t xml:space="preserve"> </w:t>
      </w:r>
      <w:r w:rsidR="005F5C45" w:rsidRPr="005948C5">
        <w:rPr>
          <w:rFonts w:cs="Arial"/>
          <w:bCs/>
        </w:rPr>
        <w:t>the additional switch time for SRS transmission between the initial</w:t>
      </w:r>
      <w:r w:rsidR="00690E78">
        <w:rPr>
          <w:rFonts w:cs="Arial"/>
          <w:bCs/>
        </w:rPr>
        <w:t>/active</w:t>
      </w:r>
      <w:r w:rsidR="005F5C45" w:rsidRPr="005948C5">
        <w:rPr>
          <w:rFonts w:cs="Arial"/>
          <w:bCs/>
        </w:rPr>
        <w:t xml:space="preserve"> BWP to first hop and switch time between last hop to the initial</w:t>
      </w:r>
      <w:r w:rsidR="00690E78">
        <w:rPr>
          <w:rFonts w:cs="Arial"/>
          <w:bCs/>
        </w:rPr>
        <w:t>/active</w:t>
      </w:r>
      <w:r w:rsidR="005F5C45" w:rsidRPr="005948C5">
        <w:rPr>
          <w:rFonts w:cs="Arial"/>
          <w:bCs/>
        </w:rPr>
        <w:t xml:space="preserve"> BWP relevant for RedCap frequency hopping and </w:t>
      </w:r>
      <w:r w:rsidR="00251F91">
        <w:rPr>
          <w:rFonts w:cs="Arial"/>
          <w:bCs/>
          <w:lang w:eastAsia="zh-CN"/>
        </w:rPr>
        <w:t>should</w:t>
      </w:r>
      <w:r>
        <w:rPr>
          <w:rFonts w:cs="Arial"/>
          <w:bCs/>
        </w:rPr>
        <w:t xml:space="preserve"> it be discussed</w:t>
      </w:r>
      <w:r w:rsidR="005F5C45" w:rsidRPr="005948C5">
        <w:rPr>
          <w:rFonts w:cs="Arial"/>
          <w:bCs/>
        </w:rPr>
        <w:t xml:space="preserve"> in RAN4</w:t>
      </w:r>
      <w:r w:rsidR="00251F91">
        <w:rPr>
          <w:rFonts w:cs="Arial"/>
          <w:bCs/>
        </w:rPr>
        <w:t>?</w:t>
      </w:r>
    </w:p>
    <w:p w14:paraId="27A1512E" w14:textId="77777777" w:rsidR="00D43114" w:rsidRPr="00643149" w:rsidRDefault="00D43114" w:rsidP="00643149">
      <w:pPr>
        <w:spacing w:after="120"/>
        <w:rPr>
          <w:rFonts w:cs="Arial"/>
          <w:b/>
        </w:rPr>
      </w:pPr>
    </w:p>
    <w:p w14:paraId="72B41179" w14:textId="77777777" w:rsidR="00D43114" w:rsidRPr="00113B0E" w:rsidRDefault="00D43114" w:rsidP="00D43114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010F3EE7" w14:textId="77777777" w:rsidR="00D43114" w:rsidRPr="00113B0E" w:rsidRDefault="00D43114" w:rsidP="00D43114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</w:t>
      </w:r>
      <w:r w:rsidRPr="00113B0E">
        <w:rPr>
          <w:rFonts w:cs="Arial"/>
          <w:b/>
        </w:rPr>
        <w:t xml:space="preserve"> group.</w:t>
      </w:r>
    </w:p>
    <w:p w14:paraId="40ECE5C8" w14:textId="64B75426" w:rsidR="00D43114" w:rsidRPr="00F46FBB" w:rsidRDefault="00D43114" w:rsidP="00D43114">
      <w:pPr>
        <w:spacing w:after="120"/>
        <w:ind w:left="993" w:hanging="993"/>
        <w:rPr>
          <w:rFonts w:cs="Arial"/>
          <w:bCs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="005144AA">
        <w:t xml:space="preserve">RAN4 kindly requests that RAN1 </w:t>
      </w:r>
      <w:r w:rsidR="00A90C83">
        <w:t>consider</w:t>
      </w:r>
      <w:r w:rsidR="005144AA">
        <w:t xml:space="preserve"> the above information in its future work</w:t>
      </w:r>
      <w:r w:rsidR="007719CE" w:rsidRPr="007719CE">
        <w:t xml:space="preserve"> </w:t>
      </w:r>
      <w:r w:rsidR="007719CE">
        <w:t>and provide answer</w:t>
      </w:r>
      <w:r w:rsidR="007719CE">
        <w:t xml:space="preserve"> for question above</w:t>
      </w:r>
      <w:r w:rsidR="005144AA">
        <w:t>.</w:t>
      </w:r>
    </w:p>
    <w:p w14:paraId="5B37F688" w14:textId="77777777" w:rsidR="00D43114" w:rsidRDefault="00D43114" w:rsidP="00D43114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0CF9B2A6" w14:textId="77777777" w:rsidR="00D43114" w:rsidRDefault="00D43114" w:rsidP="00D43114">
      <w:pPr>
        <w:spacing w:after="120"/>
        <w:ind w:left="993" w:hanging="993"/>
        <w:rPr>
          <w:rFonts w:cs="Arial"/>
        </w:rPr>
      </w:pPr>
    </w:p>
    <w:p w14:paraId="62474BB7" w14:textId="77777777" w:rsidR="00D43114" w:rsidRDefault="00D43114" w:rsidP="00D43114">
      <w:pPr>
        <w:spacing w:after="120"/>
        <w:rPr>
          <w:rFonts w:cs="Arial"/>
          <w:b/>
        </w:rPr>
      </w:pPr>
      <w:r>
        <w:rPr>
          <w:rFonts w:cs="Arial"/>
          <w:b/>
        </w:rPr>
        <w:lastRenderedPageBreak/>
        <w:t>4. Date of Next TSG-RAN WG4 Meetings:</w:t>
      </w:r>
    </w:p>
    <w:p w14:paraId="37C1A692" w14:textId="7DB9B2D5" w:rsidR="00D43114" w:rsidRDefault="00D43114" w:rsidP="00D43114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>
        <w:rPr>
          <w:rFonts w:cs="Arial"/>
          <w:bCs/>
        </w:rPr>
        <w:t>TSG RAN WG4 Meeting #107</w:t>
      </w:r>
      <w:r>
        <w:rPr>
          <w:rFonts w:cs="Arial"/>
          <w:bCs/>
        </w:rPr>
        <w:tab/>
      </w:r>
      <w:r>
        <w:rPr>
          <w:rFonts w:cs="Arial"/>
          <w:bCs/>
        </w:rPr>
        <w:tab/>
        <w:t>May 22 – 26, 2022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5C7A0E">
        <w:rPr>
          <w:rFonts w:cs="Arial"/>
          <w:bCs/>
        </w:rPr>
        <w:t>Incheon</w:t>
      </w:r>
    </w:p>
    <w:p w14:paraId="21CF1F02" w14:textId="3F29308A" w:rsidR="00D43114" w:rsidRPr="00D43114" w:rsidRDefault="00D0633B" w:rsidP="00C905FE">
      <w:pPr>
        <w:tabs>
          <w:tab w:val="left" w:pos="3420"/>
        </w:tabs>
        <w:spacing w:after="120"/>
        <w:ind w:left="2268" w:hanging="2268"/>
      </w:pPr>
      <w:r>
        <w:rPr>
          <w:rFonts w:cs="Arial"/>
          <w:bCs/>
        </w:rPr>
        <w:t>TSG RAN WG4 Meeting #</w:t>
      </w:r>
      <w:r w:rsidR="00882B73">
        <w:rPr>
          <w:rFonts w:cs="Arial"/>
          <w:bCs/>
        </w:rPr>
        <w:t>108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882B73">
        <w:rPr>
          <w:rFonts w:cs="Arial"/>
          <w:bCs/>
        </w:rPr>
        <w:t>August</w:t>
      </w:r>
      <w:r>
        <w:rPr>
          <w:rFonts w:cs="Arial"/>
          <w:bCs/>
        </w:rPr>
        <w:t xml:space="preserve"> </w:t>
      </w:r>
      <w:r w:rsidR="00882B73">
        <w:rPr>
          <w:rFonts w:cs="Arial"/>
          <w:bCs/>
        </w:rPr>
        <w:t>21</w:t>
      </w:r>
      <w:r>
        <w:rPr>
          <w:rFonts w:cs="Arial"/>
          <w:bCs/>
        </w:rPr>
        <w:t xml:space="preserve"> – 2</w:t>
      </w:r>
      <w:r w:rsidR="00882B73">
        <w:rPr>
          <w:rFonts w:cs="Arial"/>
          <w:bCs/>
        </w:rPr>
        <w:t>5</w:t>
      </w:r>
      <w:r>
        <w:rPr>
          <w:rFonts w:cs="Arial"/>
          <w:bCs/>
        </w:rPr>
        <w:t>, 2023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882B73" w:rsidRPr="00882B73">
        <w:rPr>
          <w:rFonts w:cs="Arial"/>
          <w:bCs/>
        </w:rPr>
        <w:t>Toulouse</w:t>
      </w:r>
    </w:p>
    <w:sectPr w:rsidR="00D43114" w:rsidRPr="00D43114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79F2B" w14:textId="77777777" w:rsidR="00A54046" w:rsidRDefault="00A54046">
      <w:r>
        <w:separator/>
      </w:r>
    </w:p>
  </w:endnote>
  <w:endnote w:type="continuationSeparator" w:id="0">
    <w:p w14:paraId="730BC824" w14:textId="77777777" w:rsidR="00A54046" w:rsidRDefault="00A54046">
      <w:r>
        <w:continuationSeparator/>
      </w:r>
    </w:p>
  </w:endnote>
  <w:endnote w:type="continuationNotice" w:id="1">
    <w:p w14:paraId="6B198FFD" w14:textId="77777777" w:rsidR="00A54046" w:rsidRDefault="00A540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5518F" w14:textId="77777777" w:rsidR="00A54046" w:rsidRDefault="00A54046">
      <w:r>
        <w:separator/>
      </w:r>
    </w:p>
  </w:footnote>
  <w:footnote w:type="continuationSeparator" w:id="0">
    <w:p w14:paraId="07CE7B3F" w14:textId="77777777" w:rsidR="00A54046" w:rsidRDefault="00A54046">
      <w:r>
        <w:continuationSeparator/>
      </w:r>
    </w:p>
  </w:footnote>
  <w:footnote w:type="continuationNotice" w:id="1">
    <w:p w14:paraId="1303C19B" w14:textId="77777777" w:rsidR="00A54046" w:rsidRDefault="00A540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7A7F44"/>
    <w:multiLevelType w:val="hybridMultilevel"/>
    <w:tmpl w:val="45C4EF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35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96365"/>
    <w:multiLevelType w:val="hybridMultilevel"/>
    <w:tmpl w:val="E84C422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0227E7"/>
    <w:multiLevelType w:val="hybridMultilevel"/>
    <w:tmpl w:val="1C22A7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867968">
    <w:abstractNumId w:val="16"/>
  </w:num>
  <w:num w:numId="2" w16cid:durableId="983967246">
    <w:abstractNumId w:val="15"/>
  </w:num>
  <w:num w:numId="3" w16cid:durableId="430130552">
    <w:abstractNumId w:val="40"/>
  </w:num>
  <w:num w:numId="4" w16cid:durableId="546995419">
    <w:abstractNumId w:val="7"/>
  </w:num>
  <w:num w:numId="5" w16cid:durableId="308872239">
    <w:abstractNumId w:val="27"/>
  </w:num>
  <w:num w:numId="6" w16cid:durableId="437143015">
    <w:abstractNumId w:val="21"/>
  </w:num>
  <w:num w:numId="7" w16cid:durableId="1288509315">
    <w:abstractNumId w:val="17"/>
  </w:num>
  <w:num w:numId="8" w16cid:durableId="991713750">
    <w:abstractNumId w:val="29"/>
  </w:num>
  <w:num w:numId="9" w16cid:durableId="1197163701">
    <w:abstractNumId w:val="8"/>
  </w:num>
  <w:num w:numId="10" w16cid:durableId="72706911">
    <w:abstractNumId w:val="28"/>
  </w:num>
  <w:num w:numId="11" w16cid:durableId="684671465">
    <w:abstractNumId w:val="9"/>
  </w:num>
  <w:num w:numId="12" w16cid:durableId="1915505616">
    <w:abstractNumId w:val="6"/>
  </w:num>
  <w:num w:numId="13" w16cid:durableId="68119733">
    <w:abstractNumId w:val="14"/>
  </w:num>
  <w:num w:numId="14" w16cid:durableId="1566185368">
    <w:abstractNumId w:val="31"/>
  </w:num>
  <w:num w:numId="15" w16cid:durableId="112944134">
    <w:abstractNumId w:val="23"/>
  </w:num>
  <w:num w:numId="16" w16cid:durableId="428476409">
    <w:abstractNumId w:val="9"/>
    <w:lvlOverride w:ilvl="0">
      <w:startOverride w:val="1"/>
    </w:lvlOverride>
  </w:num>
  <w:num w:numId="17" w16cid:durableId="1481117206">
    <w:abstractNumId w:val="28"/>
    <w:lvlOverride w:ilvl="0">
      <w:startOverride w:val="1"/>
    </w:lvlOverride>
  </w:num>
  <w:num w:numId="18" w16cid:durableId="1451588541">
    <w:abstractNumId w:val="24"/>
  </w:num>
  <w:num w:numId="19" w16cid:durableId="1471049673">
    <w:abstractNumId w:val="3"/>
  </w:num>
  <w:num w:numId="20" w16cid:durableId="1841657406">
    <w:abstractNumId w:val="35"/>
  </w:num>
  <w:num w:numId="21" w16cid:durableId="614101836">
    <w:abstractNumId w:val="0"/>
  </w:num>
  <w:num w:numId="22" w16cid:durableId="735250287">
    <w:abstractNumId w:val="17"/>
    <w:lvlOverride w:ilvl="0">
      <w:startOverride w:val="6"/>
    </w:lvlOverride>
    <w:lvlOverride w:ilvl="1">
      <w:startOverride w:val="6"/>
    </w:lvlOverride>
  </w:num>
  <w:num w:numId="23" w16cid:durableId="48563535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918397373">
    <w:abstractNumId w:val="13"/>
  </w:num>
  <w:num w:numId="25" w16cid:durableId="902836147">
    <w:abstractNumId w:val="32"/>
  </w:num>
  <w:num w:numId="26" w16cid:durableId="1096756414">
    <w:abstractNumId w:val="20"/>
  </w:num>
  <w:num w:numId="27" w16cid:durableId="17293808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9209328">
    <w:abstractNumId w:val="30"/>
  </w:num>
  <w:num w:numId="29" w16cid:durableId="1594556530">
    <w:abstractNumId w:val="5"/>
  </w:num>
  <w:num w:numId="30" w16cid:durableId="1851291125">
    <w:abstractNumId w:val="25"/>
  </w:num>
  <w:num w:numId="31" w16cid:durableId="1175265293">
    <w:abstractNumId w:val="36"/>
  </w:num>
  <w:num w:numId="32" w16cid:durableId="681472777">
    <w:abstractNumId w:val="22"/>
  </w:num>
  <w:num w:numId="33" w16cid:durableId="312368347">
    <w:abstractNumId w:val="19"/>
  </w:num>
  <w:num w:numId="34" w16cid:durableId="1084104826">
    <w:abstractNumId w:val="18"/>
  </w:num>
  <w:num w:numId="35" w16cid:durableId="1757823738">
    <w:abstractNumId w:val="37"/>
  </w:num>
  <w:num w:numId="36" w16cid:durableId="99107837">
    <w:abstractNumId w:val="12"/>
  </w:num>
  <w:num w:numId="37" w16cid:durableId="1248030171">
    <w:abstractNumId w:val="11"/>
  </w:num>
  <w:num w:numId="38" w16cid:durableId="1731228408">
    <w:abstractNumId w:val="10"/>
  </w:num>
  <w:num w:numId="39" w16cid:durableId="1556350626">
    <w:abstractNumId w:val="2"/>
  </w:num>
  <w:num w:numId="40" w16cid:durableId="895120751">
    <w:abstractNumId w:val="4"/>
  </w:num>
  <w:num w:numId="41" w16cid:durableId="1937906103">
    <w:abstractNumId w:val="38"/>
  </w:num>
  <w:num w:numId="42" w16cid:durableId="1830292176">
    <w:abstractNumId w:val="33"/>
  </w:num>
  <w:num w:numId="43" w16cid:durableId="1619145146">
    <w:abstractNumId w:val="34"/>
  </w:num>
  <w:num w:numId="44" w16cid:durableId="759911463">
    <w:abstractNumId w:val="41"/>
  </w:num>
  <w:num w:numId="45" w16cid:durableId="1003631624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32C"/>
    <w:rsid w:val="00001674"/>
    <w:rsid w:val="00002559"/>
    <w:rsid w:val="00002CF4"/>
    <w:rsid w:val="00003045"/>
    <w:rsid w:val="0000323E"/>
    <w:rsid w:val="0000368B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3D1"/>
    <w:rsid w:val="000277B3"/>
    <w:rsid w:val="00030408"/>
    <w:rsid w:val="000305FC"/>
    <w:rsid w:val="000306CC"/>
    <w:rsid w:val="0003097F"/>
    <w:rsid w:val="00030B99"/>
    <w:rsid w:val="00030E68"/>
    <w:rsid w:val="0003197D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5CEB"/>
    <w:rsid w:val="00046485"/>
    <w:rsid w:val="00047CE7"/>
    <w:rsid w:val="00050194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344B"/>
    <w:rsid w:val="000538BC"/>
    <w:rsid w:val="00053CDE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55D"/>
    <w:rsid w:val="0006577E"/>
    <w:rsid w:val="00066611"/>
    <w:rsid w:val="00066698"/>
    <w:rsid w:val="000670F1"/>
    <w:rsid w:val="000671E7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5DA"/>
    <w:rsid w:val="000A17F1"/>
    <w:rsid w:val="000A1A21"/>
    <w:rsid w:val="000A1F21"/>
    <w:rsid w:val="000A2C27"/>
    <w:rsid w:val="000A3194"/>
    <w:rsid w:val="000A35A3"/>
    <w:rsid w:val="000A4A42"/>
    <w:rsid w:val="000A4EA2"/>
    <w:rsid w:val="000A5170"/>
    <w:rsid w:val="000A56C1"/>
    <w:rsid w:val="000A5706"/>
    <w:rsid w:val="000A6857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0DAF"/>
    <w:rsid w:val="000C160E"/>
    <w:rsid w:val="000C2049"/>
    <w:rsid w:val="000C20BB"/>
    <w:rsid w:val="000C2D5A"/>
    <w:rsid w:val="000C331A"/>
    <w:rsid w:val="000C4C1B"/>
    <w:rsid w:val="000C520A"/>
    <w:rsid w:val="000C5837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37CA"/>
    <w:rsid w:val="000D3C13"/>
    <w:rsid w:val="000D3CAF"/>
    <w:rsid w:val="000D474E"/>
    <w:rsid w:val="000D481D"/>
    <w:rsid w:val="000D55C7"/>
    <w:rsid w:val="000D5E8D"/>
    <w:rsid w:val="000D6135"/>
    <w:rsid w:val="000D6BC0"/>
    <w:rsid w:val="000D7070"/>
    <w:rsid w:val="000D73E6"/>
    <w:rsid w:val="000E1106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085"/>
    <w:rsid w:val="000E43D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0D89"/>
    <w:rsid w:val="000F1721"/>
    <w:rsid w:val="000F1D01"/>
    <w:rsid w:val="000F237E"/>
    <w:rsid w:val="000F2915"/>
    <w:rsid w:val="000F299D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08B5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26C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2C1"/>
    <w:rsid w:val="00126D50"/>
    <w:rsid w:val="001273C9"/>
    <w:rsid w:val="00127ABB"/>
    <w:rsid w:val="001300BD"/>
    <w:rsid w:val="00130614"/>
    <w:rsid w:val="0013125F"/>
    <w:rsid w:val="00131304"/>
    <w:rsid w:val="00131C3B"/>
    <w:rsid w:val="0013302D"/>
    <w:rsid w:val="001332B2"/>
    <w:rsid w:val="001337D9"/>
    <w:rsid w:val="00133B5A"/>
    <w:rsid w:val="001344B4"/>
    <w:rsid w:val="0013496D"/>
    <w:rsid w:val="00134B2C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6D16"/>
    <w:rsid w:val="001370BE"/>
    <w:rsid w:val="00137430"/>
    <w:rsid w:val="0013754F"/>
    <w:rsid w:val="00140B24"/>
    <w:rsid w:val="00140CFD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491E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9EA"/>
    <w:rsid w:val="00165D82"/>
    <w:rsid w:val="00166A97"/>
    <w:rsid w:val="00166D6A"/>
    <w:rsid w:val="00166E1C"/>
    <w:rsid w:val="0016734E"/>
    <w:rsid w:val="001675EE"/>
    <w:rsid w:val="0016791E"/>
    <w:rsid w:val="00167C34"/>
    <w:rsid w:val="00167E34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1E61"/>
    <w:rsid w:val="0018217A"/>
    <w:rsid w:val="001823AD"/>
    <w:rsid w:val="001824A1"/>
    <w:rsid w:val="001828DE"/>
    <w:rsid w:val="00182F8D"/>
    <w:rsid w:val="0018380A"/>
    <w:rsid w:val="00183907"/>
    <w:rsid w:val="00184685"/>
    <w:rsid w:val="00184AAB"/>
    <w:rsid w:val="00184FFF"/>
    <w:rsid w:val="00185252"/>
    <w:rsid w:val="00185832"/>
    <w:rsid w:val="00185DE1"/>
    <w:rsid w:val="0018738B"/>
    <w:rsid w:val="001875F8"/>
    <w:rsid w:val="00187863"/>
    <w:rsid w:val="001878E5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BC2"/>
    <w:rsid w:val="00197DBB"/>
    <w:rsid w:val="00197E5E"/>
    <w:rsid w:val="001A0273"/>
    <w:rsid w:val="001A0683"/>
    <w:rsid w:val="001A11FC"/>
    <w:rsid w:val="001A122F"/>
    <w:rsid w:val="001A12C3"/>
    <w:rsid w:val="001A27F9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207"/>
    <w:rsid w:val="001E1548"/>
    <w:rsid w:val="001E1C78"/>
    <w:rsid w:val="001E29AB"/>
    <w:rsid w:val="001E2A9F"/>
    <w:rsid w:val="001E3AD4"/>
    <w:rsid w:val="001E3CA6"/>
    <w:rsid w:val="001E3CA8"/>
    <w:rsid w:val="001E40E0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8B5"/>
    <w:rsid w:val="00217B9B"/>
    <w:rsid w:val="00217C06"/>
    <w:rsid w:val="00217D62"/>
    <w:rsid w:val="00217E6C"/>
    <w:rsid w:val="002210F5"/>
    <w:rsid w:val="002211B6"/>
    <w:rsid w:val="0022125A"/>
    <w:rsid w:val="00221BB6"/>
    <w:rsid w:val="00222067"/>
    <w:rsid w:val="002224F9"/>
    <w:rsid w:val="0022363C"/>
    <w:rsid w:val="00224019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30301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61C4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39BF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0CEB"/>
    <w:rsid w:val="00251ACC"/>
    <w:rsid w:val="00251CA6"/>
    <w:rsid w:val="00251F91"/>
    <w:rsid w:val="00252A6B"/>
    <w:rsid w:val="002544F4"/>
    <w:rsid w:val="00254595"/>
    <w:rsid w:val="00254900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336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849"/>
    <w:rsid w:val="00276904"/>
    <w:rsid w:val="002773A6"/>
    <w:rsid w:val="00277B2B"/>
    <w:rsid w:val="002804F8"/>
    <w:rsid w:val="0028065A"/>
    <w:rsid w:val="00280D3A"/>
    <w:rsid w:val="00281290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21E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B8"/>
    <w:rsid w:val="002A03FE"/>
    <w:rsid w:val="002A0921"/>
    <w:rsid w:val="002A0D0F"/>
    <w:rsid w:val="002A118B"/>
    <w:rsid w:val="002A1DB1"/>
    <w:rsid w:val="002A20AC"/>
    <w:rsid w:val="002A23B5"/>
    <w:rsid w:val="002A2A9B"/>
    <w:rsid w:val="002A2F0D"/>
    <w:rsid w:val="002A32DA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4F94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6F7D"/>
    <w:rsid w:val="002B74CB"/>
    <w:rsid w:val="002B7B55"/>
    <w:rsid w:val="002B7BBC"/>
    <w:rsid w:val="002B7D61"/>
    <w:rsid w:val="002C090F"/>
    <w:rsid w:val="002C13E7"/>
    <w:rsid w:val="002C18D8"/>
    <w:rsid w:val="002C2099"/>
    <w:rsid w:val="002C21CF"/>
    <w:rsid w:val="002C233C"/>
    <w:rsid w:val="002C3D95"/>
    <w:rsid w:val="002C4020"/>
    <w:rsid w:val="002C4091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0D10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C2F"/>
    <w:rsid w:val="002E0345"/>
    <w:rsid w:val="002E03A0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A5F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50"/>
    <w:rsid w:val="003109B0"/>
    <w:rsid w:val="00310C0C"/>
    <w:rsid w:val="003111B3"/>
    <w:rsid w:val="003115A2"/>
    <w:rsid w:val="00311D2C"/>
    <w:rsid w:val="00312574"/>
    <w:rsid w:val="00312FEF"/>
    <w:rsid w:val="00314711"/>
    <w:rsid w:val="00314A25"/>
    <w:rsid w:val="00314B27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6EBB"/>
    <w:rsid w:val="003271A7"/>
    <w:rsid w:val="003271BA"/>
    <w:rsid w:val="003273F2"/>
    <w:rsid w:val="00327A0F"/>
    <w:rsid w:val="003314A1"/>
    <w:rsid w:val="00331E8D"/>
    <w:rsid w:val="00331EBE"/>
    <w:rsid w:val="003322AE"/>
    <w:rsid w:val="00332828"/>
    <w:rsid w:val="00332BB9"/>
    <w:rsid w:val="00333BBB"/>
    <w:rsid w:val="00333C99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947"/>
    <w:rsid w:val="00353B3D"/>
    <w:rsid w:val="00354469"/>
    <w:rsid w:val="00354B0D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92"/>
    <w:rsid w:val="00360397"/>
    <w:rsid w:val="00360548"/>
    <w:rsid w:val="0036215A"/>
    <w:rsid w:val="003623BA"/>
    <w:rsid w:val="00362B6A"/>
    <w:rsid w:val="0036354D"/>
    <w:rsid w:val="003638B8"/>
    <w:rsid w:val="00364096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F18"/>
    <w:rsid w:val="003812A4"/>
    <w:rsid w:val="00382813"/>
    <w:rsid w:val="0038285B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3D1"/>
    <w:rsid w:val="00395781"/>
    <w:rsid w:val="00395F22"/>
    <w:rsid w:val="00396203"/>
    <w:rsid w:val="00396324"/>
    <w:rsid w:val="0039634D"/>
    <w:rsid w:val="00397581"/>
    <w:rsid w:val="003A0014"/>
    <w:rsid w:val="003A0418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32FC"/>
    <w:rsid w:val="003B43B6"/>
    <w:rsid w:val="003B661A"/>
    <w:rsid w:val="003B6B9F"/>
    <w:rsid w:val="003B6FCE"/>
    <w:rsid w:val="003B74BC"/>
    <w:rsid w:val="003B7C07"/>
    <w:rsid w:val="003C0934"/>
    <w:rsid w:val="003C0D6E"/>
    <w:rsid w:val="003C10E9"/>
    <w:rsid w:val="003C15C3"/>
    <w:rsid w:val="003C1DA8"/>
    <w:rsid w:val="003C2690"/>
    <w:rsid w:val="003C3CD1"/>
    <w:rsid w:val="003C4B87"/>
    <w:rsid w:val="003C4D2E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763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9"/>
    <w:rsid w:val="003E322F"/>
    <w:rsid w:val="003E36EF"/>
    <w:rsid w:val="003E3A4B"/>
    <w:rsid w:val="003E3D14"/>
    <w:rsid w:val="003E578F"/>
    <w:rsid w:val="003E6748"/>
    <w:rsid w:val="003E6E86"/>
    <w:rsid w:val="003F0592"/>
    <w:rsid w:val="003F0EFC"/>
    <w:rsid w:val="003F1DBD"/>
    <w:rsid w:val="003F440E"/>
    <w:rsid w:val="003F4B9A"/>
    <w:rsid w:val="003F4CF9"/>
    <w:rsid w:val="003F5C5C"/>
    <w:rsid w:val="003F60A5"/>
    <w:rsid w:val="003F60C0"/>
    <w:rsid w:val="003F690B"/>
    <w:rsid w:val="003F7265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6845"/>
    <w:rsid w:val="00410CAC"/>
    <w:rsid w:val="004111AB"/>
    <w:rsid w:val="004119C9"/>
    <w:rsid w:val="00411DB3"/>
    <w:rsid w:val="004123A8"/>
    <w:rsid w:val="004126E2"/>
    <w:rsid w:val="0041271E"/>
    <w:rsid w:val="00412841"/>
    <w:rsid w:val="00413507"/>
    <w:rsid w:val="00413B22"/>
    <w:rsid w:val="00413CA9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17B8C"/>
    <w:rsid w:val="00420892"/>
    <w:rsid w:val="00421035"/>
    <w:rsid w:val="0042139D"/>
    <w:rsid w:val="004215B8"/>
    <w:rsid w:val="00421995"/>
    <w:rsid w:val="00422025"/>
    <w:rsid w:val="0042245E"/>
    <w:rsid w:val="00423632"/>
    <w:rsid w:val="0042379C"/>
    <w:rsid w:val="00423D6B"/>
    <w:rsid w:val="004248DD"/>
    <w:rsid w:val="00424DF6"/>
    <w:rsid w:val="0042560F"/>
    <w:rsid w:val="00425637"/>
    <w:rsid w:val="00425ACA"/>
    <w:rsid w:val="00426D74"/>
    <w:rsid w:val="00426F25"/>
    <w:rsid w:val="00427146"/>
    <w:rsid w:val="004275A3"/>
    <w:rsid w:val="0042768C"/>
    <w:rsid w:val="004276F8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540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B60"/>
    <w:rsid w:val="004508BE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5DC7"/>
    <w:rsid w:val="00456272"/>
    <w:rsid w:val="00456285"/>
    <w:rsid w:val="004563DB"/>
    <w:rsid w:val="004568B2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22B"/>
    <w:rsid w:val="004654D5"/>
    <w:rsid w:val="00465EEA"/>
    <w:rsid w:val="004662F1"/>
    <w:rsid w:val="00466F00"/>
    <w:rsid w:val="00466F4A"/>
    <w:rsid w:val="004672D0"/>
    <w:rsid w:val="00467339"/>
    <w:rsid w:val="00467586"/>
    <w:rsid w:val="0047063E"/>
    <w:rsid w:val="00470C53"/>
    <w:rsid w:val="00471092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F3"/>
    <w:rsid w:val="0047789D"/>
    <w:rsid w:val="00480B55"/>
    <w:rsid w:val="00480FC3"/>
    <w:rsid w:val="004815E6"/>
    <w:rsid w:val="004817A6"/>
    <w:rsid w:val="00481BA1"/>
    <w:rsid w:val="00482E1E"/>
    <w:rsid w:val="004830D5"/>
    <w:rsid w:val="00483984"/>
    <w:rsid w:val="00483EC7"/>
    <w:rsid w:val="00484117"/>
    <w:rsid w:val="00484284"/>
    <w:rsid w:val="004845BC"/>
    <w:rsid w:val="00485068"/>
    <w:rsid w:val="004854B4"/>
    <w:rsid w:val="004855C8"/>
    <w:rsid w:val="00485D62"/>
    <w:rsid w:val="004866B6"/>
    <w:rsid w:val="00486B5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0B1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4E37"/>
    <w:rsid w:val="004A531B"/>
    <w:rsid w:val="004A5519"/>
    <w:rsid w:val="004A59C0"/>
    <w:rsid w:val="004A59CB"/>
    <w:rsid w:val="004A5DC7"/>
    <w:rsid w:val="004A6067"/>
    <w:rsid w:val="004A66F8"/>
    <w:rsid w:val="004A714E"/>
    <w:rsid w:val="004A727B"/>
    <w:rsid w:val="004A7791"/>
    <w:rsid w:val="004A77CE"/>
    <w:rsid w:val="004A7EC3"/>
    <w:rsid w:val="004B0377"/>
    <w:rsid w:val="004B08EE"/>
    <w:rsid w:val="004B302E"/>
    <w:rsid w:val="004B30C0"/>
    <w:rsid w:val="004B3CC9"/>
    <w:rsid w:val="004B3E0A"/>
    <w:rsid w:val="004B463E"/>
    <w:rsid w:val="004B541A"/>
    <w:rsid w:val="004B6769"/>
    <w:rsid w:val="004B6B75"/>
    <w:rsid w:val="004B6D75"/>
    <w:rsid w:val="004B6F0D"/>
    <w:rsid w:val="004C035C"/>
    <w:rsid w:val="004C0D55"/>
    <w:rsid w:val="004C0DB0"/>
    <w:rsid w:val="004C10C1"/>
    <w:rsid w:val="004C16E5"/>
    <w:rsid w:val="004C18B9"/>
    <w:rsid w:val="004C1A10"/>
    <w:rsid w:val="004C1F31"/>
    <w:rsid w:val="004C254B"/>
    <w:rsid w:val="004C2A2E"/>
    <w:rsid w:val="004C3198"/>
    <w:rsid w:val="004C3410"/>
    <w:rsid w:val="004C3FA6"/>
    <w:rsid w:val="004C41C3"/>
    <w:rsid w:val="004C4E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908"/>
    <w:rsid w:val="004D09FE"/>
    <w:rsid w:val="004D0AC3"/>
    <w:rsid w:val="004D0C0E"/>
    <w:rsid w:val="004D0C5A"/>
    <w:rsid w:val="004D13A8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3AC"/>
    <w:rsid w:val="004E088E"/>
    <w:rsid w:val="004E094C"/>
    <w:rsid w:val="004E0951"/>
    <w:rsid w:val="004E09B2"/>
    <w:rsid w:val="004E0E21"/>
    <w:rsid w:val="004E1D55"/>
    <w:rsid w:val="004E1F09"/>
    <w:rsid w:val="004E2F3C"/>
    <w:rsid w:val="004E436D"/>
    <w:rsid w:val="004E46DB"/>
    <w:rsid w:val="004E4A1B"/>
    <w:rsid w:val="004E4B0F"/>
    <w:rsid w:val="004E5C02"/>
    <w:rsid w:val="004E6006"/>
    <w:rsid w:val="004E629C"/>
    <w:rsid w:val="004E6470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88F"/>
    <w:rsid w:val="004F4AB7"/>
    <w:rsid w:val="004F4DA1"/>
    <w:rsid w:val="004F4DD0"/>
    <w:rsid w:val="004F5249"/>
    <w:rsid w:val="004F6A74"/>
    <w:rsid w:val="004F74C6"/>
    <w:rsid w:val="004F7958"/>
    <w:rsid w:val="004F7A04"/>
    <w:rsid w:val="005000BA"/>
    <w:rsid w:val="005008C1"/>
    <w:rsid w:val="0050098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49B4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4AA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A61"/>
    <w:rsid w:val="00520F7F"/>
    <w:rsid w:val="005218CD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5FC"/>
    <w:rsid w:val="00550BC2"/>
    <w:rsid w:val="00550CDC"/>
    <w:rsid w:val="005510AA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70"/>
    <w:rsid w:val="005831A2"/>
    <w:rsid w:val="0058343D"/>
    <w:rsid w:val="00583594"/>
    <w:rsid w:val="00585108"/>
    <w:rsid w:val="00585448"/>
    <w:rsid w:val="005855B4"/>
    <w:rsid w:val="005856E8"/>
    <w:rsid w:val="00586410"/>
    <w:rsid w:val="005865B3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48C5"/>
    <w:rsid w:val="00595E10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3CB5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D5F"/>
    <w:rsid w:val="005B3E56"/>
    <w:rsid w:val="005B5C8A"/>
    <w:rsid w:val="005B617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5C7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D33"/>
    <w:rsid w:val="005D0D5C"/>
    <w:rsid w:val="005D14B6"/>
    <w:rsid w:val="005D1CD4"/>
    <w:rsid w:val="005D252C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53DB"/>
    <w:rsid w:val="005E5D3E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532"/>
    <w:rsid w:val="005F2026"/>
    <w:rsid w:val="005F34BB"/>
    <w:rsid w:val="005F3ED5"/>
    <w:rsid w:val="005F4132"/>
    <w:rsid w:val="005F4214"/>
    <w:rsid w:val="005F4804"/>
    <w:rsid w:val="005F4BD1"/>
    <w:rsid w:val="005F4E45"/>
    <w:rsid w:val="005F507B"/>
    <w:rsid w:val="005F5B6A"/>
    <w:rsid w:val="005F5BBA"/>
    <w:rsid w:val="005F5C45"/>
    <w:rsid w:val="005F7355"/>
    <w:rsid w:val="005F74B0"/>
    <w:rsid w:val="005F7596"/>
    <w:rsid w:val="005F7929"/>
    <w:rsid w:val="0060000C"/>
    <w:rsid w:val="006001F7"/>
    <w:rsid w:val="00600DE8"/>
    <w:rsid w:val="006018EF"/>
    <w:rsid w:val="00601A63"/>
    <w:rsid w:val="00601E7F"/>
    <w:rsid w:val="00602571"/>
    <w:rsid w:val="0060274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9B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2C8B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B48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4E1A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05"/>
    <w:rsid w:val="0063482C"/>
    <w:rsid w:val="006348B3"/>
    <w:rsid w:val="00634DC7"/>
    <w:rsid w:val="006368E8"/>
    <w:rsid w:val="00636D97"/>
    <w:rsid w:val="00636F5D"/>
    <w:rsid w:val="006378BF"/>
    <w:rsid w:val="00640269"/>
    <w:rsid w:val="0064045B"/>
    <w:rsid w:val="00640BA3"/>
    <w:rsid w:val="00640BE4"/>
    <w:rsid w:val="00640D83"/>
    <w:rsid w:val="00641FC0"/>
    <w:rsid w:val="00641FCB"/>
    <w:rsid w:val="00643149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74C"/>
    <w:rsid w:val="00657566"/>
    <w:rsid w:val="00657CAA"/>
    <w:rsid w:val="00660322"/>
    <w:rsid w:val="00660565"/>
    <w:rsid w:val="0066067E"/>
    <w:rsid w:val="0066087B"/>
    <w:rsid w:val="00660910"/>
    <w:rsid w:val="00660E2D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856"/>
    <w:rsid w:val="006709DD"/>
    <w:rsid w:val="00670AC4"/>
    <w:rsid w:val="00671255"/>
    <w:rsid w:val="0067141B"/>
    <w:rsid w:val="00671A0E"/>
    <w:rsid w:val="00671B62"/>
    <w:rsid w:val="006722DE"/>
    <w:rsid w:val="0067233B"/>
    <w:rsid w:val="00672510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3D81"/>
    <w:rsid w:val="00685406"/>
    <w:rsid w:val="00685457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0E78"/>
    <w:rsid w:val="00691575"/>
    <w:rsid w:val="00691676"/>
    <w:rsid w:val="00691957"/>
    <w:rsid w:val="00691CC9"/>
    <w:rsid w:val="00691E20"/>
    <w:rsid w:val="00692B67"/>
    <w:rsid w:val="00692BAE"/>
    <w:rsid w:val="00692EEA"/>
    <w:rsid w:val="0069304B"/>
    <w:rsid w:val="006934B0"/>
    <w:rsid w:val="00693732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23DC"/>
    <w:rsid w:val="006A25D6"/>
    <w:rsid w:val="006A3177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31B"/>
    <w:rsid w:val="006B3471"/>
    <w:rsid w:val="006B3B7A"/>
    <w:rsid w:val="006B4AB5"/>
    <w:rsid w:val="006B58D9"/>
    <w:rsid w:val="006B5ABF"/>
    <w:rsid w:val="006B5B2B"/>
    <w:rsid w:val="006B644F"/>
    <w:rsid w:val="006B657D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2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4F45"/>
    <w:rsid w:val="006D5065"/>
    <w:rsid w:val="006D5213"/>
    <w:rsid w:val="006D5514"/>
    <w:rsid w:val="006D595D"/>
    <w:rsid w:val="006D6C66"/>
    <w:rsid w:val="006D7D78"/>
    <w:rsid w:val="006E007C"/>
    <w:rsid w:val="006E018B"/>
    <w:rsid w:val="006E0BDA"/>
    <w:rsid w:val="006E1F6B"/>
    <w:rsid w:val="006E2453"/>
    <w:rsid w:val="006E275F"/>
    <w:rsid w:val="006E2F0A"/>
    <w:rsid w:val="006E34F3"/>
    <w:rsid w:val="006E3954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87C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DAE"/>
    <w:rsid w:val="00702F49"/>
    <w:rsid w:val="00703234"/>
    <w:rsid w:val="00703904"/>
    <w:rsid w:val="00703E46"/>
    <w:rsid w:val="00704252"/>
    <w:rsid w:val="00704E76"/>
    <w:rsid w:val="00704F0D"/>
    <w:rsid w:val="007063D2"/>
    <w:rsid w:val="00707DDE"/>
    <w:rsid w:val="00710505"/>
    <w:rsid w:val="00710C79"/>
    <w:rsid w:val="007112E5"/>
    <w:rsid w:val="0071157C"/>
    <w:rsid w:val="007117D5"/>
    <w:rsid w:val="00711871"/>
    <w:rsid w:val="007121C9"/>
    <w:rsid w:val="00712367"/>
    <w:rsid w:val="00712622"/>
    <w:rsid w:val="007127B2"/>
    <w:rsid w:val="007128D9"/>
    <w:rsid w:val="00712F5E"/>
    <w:rsid w:val="007130D7"/>
    <w:rsid w:val="00714FB6"/>
    <w:rsid w:val="00715AE0"/>
    <w:rsid w:val="007165B5"/>
    <w:rsid w:val="00716BD6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5FC6"/>
    <w:rsid w:val="00726465"/>
    <w:rsid w:val="00726A23"/>
    <w:rsid w:val="00727399"/>
    <w:rsid w:val="007275CF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3A99"/>
    <w:rsid w:val="00734411"/>
    <w:rsid w:val="00734F75"/>
    <w:rsid w:val="0073516D"/>
    <w:rsid w:val="007353A3"/>
    <w:rsid w:val="00735C95"/>
    <w:rsid w:val="00736434"/>
    <w:rsid w:val="007366C7"/>
    <w:rsid w:val="00736B55"/>
    <w:rsid w:val="00736F7A"/>
    <w:rsid w:val="007378DD"/>
    <w:rsid w:val="00737B89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6C74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D12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FED"/>
    <w:rsid w:val="007620B6"/>
    <w:rsid w:val="00762954"/>
    <w:rsid w:val="00763ECB"/>
    <w:rsid w:val="00764000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9CE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043E"/>
    <w:rsid w:val="00781228"/>
    <w:rsid w:val="00781D61"/>
    <w:rsid w:val="007820FA"/>
    <w:rsid w:val="00782719"/>
    <w:rsid w:val="00782ABD"/>
    <w:rsid w:val="00782C0F"/>
    <w:rsid w:val="00783765"/>
    <w:rsid w:val="007846D2"/>
    <w:rsid w:val="007848A3"/>
    <w:rsid w:val="00784ADB"/>
    <w:rsid w:val="00784B81"/>
    <w:rsid w:val="007854B3"/>
    <w:rsid w:val="007856B2"/>
    <w:rsid w:val="007861CA"/>
    <w:rsid w:val="00786A4A"/>
    <w:rsid w:val="0079051A"/>
    <w:rsid w:val="00792739"/>
    <w:rsid w:val="007932E2"/>
    <w:rsid w:val="00793FDD"/>
    <w:rsid w:val="0079491E"/>
    <w:rsid w:val="00794C46"/>
    <w:rsid w:val="00794DCB"/>
    <w:rsid w:val="00794E61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AFF"/>
    <w:rsid w:val="007A76FF"/>
    <w:rsid w:val="007B1565"/>
    <w:rsid w:val="007B303E"/>
    <w:rsid w:val="007B3635"/>
    <w:rsid w:val="007B466C"/>
    <w:rsid w:val="007B4A85"/>
    <w:rsid w:val="007B4ED2"/>
    <w:rsid w:val="007B5158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2AAA"/>
    <w:rsid w:val="007C322F"/>
    <w:rsid w:val="007C3C1B"/>
    <w:rsid w:val="007C3F49"/>
    <w:rsid w:val="007C40B5"/>
    <w:rsid w:val="007C4329"/>
    <w:rsid w:val="007C459F"/>
    <w:rsid w:val="007C5A91"/>
    <w:rsid w:val="007C5BE0"/>
    <w:rsid w:val="007C6C2F"/>
    <w:rsid w:val="007C7418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218B"/>
    <w:rsid w:val="007D365E"/>
    <w:rsid w:val="007D3836"/>
    <w:rsid w:val="007D4C6C"/>
    <w:rsid w:val="007D5992"/>
    <w:rsid w:val="007D59ED"/>
    <w:rsid w:val="007D65DC"/>
    <w:rsid w:val="007D6A7A"/>
    <w:rsid w:val="007D6B4F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076"/>
    <w:rsid w:val="007F0306"/>
    <w:rsid w:val="007F0A26"/>
    <w:rsid w:val="007F0F42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DE"/>
    <w:rsid w:val="007F71CD"/>
    <w:rsid w:val="007F73B8"/>
    <w:rsid w:val="007F760F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4C6F"/>
    <w:rsid w:val="00804D03"/>
    <w:rsid w:val="00804D12"/>
    <w:rsid w:val="008059A1"/>
    <w:rsid w:val="00805F1B"/>
    <w:rsid w:val="008066B8"/>
    <w:rsid w:val="00807658"/>
    <w:rsid w:val="00810456"/>
    <w:rsid w:val="00811D52"/>
    <w:rsid w:val="00811EFB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43B"/>
    <w:rsid w:val="00816887"/>
    <w:rsid w:val="00816A21"/>
    <w:rsid w:val="0082009D"/>
    <w:rsid w:val="008204FC"/>
    <w:rsid w:val="00820908"/>
    <w:rsid w:val="00820E63"/>
    <w:rsid w:val="008211A5"/>
    <w:rsid w:val="00822229"/>
    <w:rsid w:val="00822BE6"/>
    <w:rsid w:val="008233AF"/>
    <w:rsid w:val="00823AE5"/>
    <w:rsid w:val="00823CE6"/>
    <w:rsid w:val="00823DF1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27B69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66CA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949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05C"/>
    <w:rsid w:val="00877BDF"/>
    <w:rsid w:val="00880030"/>
    <w:rsid w:val="00880871"/>
    <w:rsid w:val="00882477"/>
    <w:rsid w:val="00882598"/>
    <w:rsid w:val="0088263E"/>
    <w:rsid w:val="00882B73"/>
    <w:rsid w:val="0088352B"/>
    <w:rsid w:val="00883629"/>
    <w:rsid w:val="00883761"/>
    <w:rsid w:val="00884CD0"/>
    <w:rsid w:val="00884D5B"/>
    <w:rsid w:val="008859FE"/>
    <w:rsid w:val="00885A60"/>
    <w:rsid w:val="00885D93"/>
    <w:rsid w:val="00885F0B"/>
    <w:rsid w:val="00886238"/>
    <w:rsid w:val="00886423"/>
    <w:rsid w:val="00886603"/>
    <w:rsid w:val="008866E3"/>
    <w:rsid w:val="008867D7"/>
    <w:rsid w:val="008905D9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763"/>
    <w:rsid w:val="008A1341"/>
    <w:rsid w:val="008A13EE"/>
    <w:rsid w:val="008A17B8"/>
    <w:rsid w:val="008A1D0F"/>
    <w:rsid w:val="008A207F"/>
    <w:rsid w:val="008A22C0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C4D"/>
    <w:rsid w:val="008B5EAF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681"/>
    <w:rsid w:val="008D4A06"/>
    <w:rsid w:val="008D5356"/>
    <w:rsid w:val="008D5A93"/>
    <w:rsid w:val="008D67C4"/>
    <w:rsid w:val="008D6B1C"/>
    <w:rsid w:val="008D6D68"/>
    <w:rsid w:val="008D6E76"/>
    <w:rsid w:val="008D7606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3BAE"/>
    <w:rsid w:val="008E4538"/>
    <w:rsid w:val="008E4739"/>
    <w:rsid w:val="008E54AD"/>
    <w:rsid w:val="008E5A75"/>
    <w:rsid w:val="008E5CF3"/>
    <w:rsid w:val="008E622D"/>
    <w:rsid w:val="008E6FA7"/>
    <w:rsid w:val="008E7366"/>
    <w:rsid w:val="008E7928"/>
    <w:rsid w:val="008E7E80"/>
    <w:rsid w:val="008F0FA3"/>
    <w:rsid w:val="008F1FCD"/>
    <w:rsid w:val="008F2AC5"/>
    <w:rsid w:val="008F3109"/>
    <w:rsid w:val="008F3946"/>
    <w:rsid w:val="008F3DAF"/>
    <w:rsid w:val="008F4939"/>
    <w:rsid w:val="008F515D"/>
    <w:rsid w:val="008F51DF"/>
    <w:rsid w:val="008F54ED"/>
    <w:rsid w:val="008F5577"/>
    <w:rsid w:val="008F582C"/>
    <w:rsid w:val="008F5CC1"/>
    <w:rsid w:val="008F5E1F"/>
    <w:rsid w:val="008F6816"/>
    <w:rsid w:val="008F747A"/>
    <w:rsid w:val="008F7813"/>
    <w:rsid w:val="008F7F31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183"/>
    <w:rsid w:val="00902B61"/>
    <w:rsid w:val="00902D14"/>
    <w:rsid w:val="00902F41"/>
    <w:rsid w:val="00903C2A"/>
    <w:rsid w:val="00903D6B"/>
    <w:rsid w:val="00903EB5"/>
    <w:rsid w:val="009040E4"/>
    <w:rsid w:val="0090554A"/>
    <w:rsid w:val="00905DDD"/>
    <w:rsid w:val="00905DFE"/>
    <w:rsid w:val="009060E0"/>
    <w:rsid w:val="009062D0"/>
    <w:rsid w:val="00906FA6"/>
    <w:rsid w:val="009117FF"/>
    <w:rsid w:val="00911C5C"/>
    <w:rsid w:val="009121D5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CBB"/>
    <w:rsid w:val="00917D0E"/>
    <w:rsid w:val="00920804"/>
    <w:rsid w:val="0092080A"/>
    <w:rsid w:val="00920B84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AC5"/>
    <w:rsid w:val="00924B4F"/>
    <w:rsid w:val="00924CC3"/>
    <w:rsid w:val="00925188"/>
    <w:rsid w:val="00925975"/>
    <w:rsid w:val="00925C34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495C"/>
    <w:rsid w:val="00935228"/>
    <w:rsid w:val="00935826"/>
    <w:rsid w:val="009370EC"/>
    <w:rsid w:val="009373D6"/>
    <w:rsid w:val="00937983"/>
    <w:rsid w:val="009400E2"/>
    <w:rsid w:val="0094073A"/>
    <w:rsid w:val="00940CBE"/>
    <w:rsid w:val="00940EC5"/>
    <w:rsid w:val="00940FFB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D32"/>
    <w:rsid w:val="00953F92"/>
    <w:rsid w:val="00954053"/>
    <w:rsid w:val="009544FA"/>
    <w:rsid w:val="00954A47"/>
    <w:rsid w:val="00954E44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8E7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454"/>
    <w:rsid w:val="00966EBB"/>
    <w:rsid w:val="009674B9"/>
    <w:rsid w:val="009677B2"/>
    <w:rsid w:val="00967FBB"/>
    <w:rsid w:val="00970086"/>
    <w:rsid w:val="00970461"/>
    <w:rsid w:val="00970462"/>
    <w:rsid w:val="00970E22"/>
    <w:rsid w:val="00970EB2"/>
    <w:rsid w:val="00971381"/>
    <w:rsid w:val="00971586"/>
    <w:rsid w:val="009719B5"/>
    <w:rsid w:val="00971A32"/>
    <w:rsid w:val="00971FF4"/>
    <w:rsid w:val="009720A9"/>
    <w:rsid w:val="009720BF"/>
    <w:rsid w:val="009735C3"/>
    <w:rsid w:val="009737F5"/>
    <w:rsid w:val="00973937"/>
    <w:rsid w:val="00973D93"/>
    <w:rsid w:val="009740BA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40F0"/>
    <w:rsid w:val="009850BD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790"/>
    <w:rsid w:val="0099098C"/>
    <w:rsid w:val="00990D5F"/>
    <w:rsid w:val="009916C1"/>
    <w:rsid w:val="009917FD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5959"/>
    <w:rsid w:val="00995B3C"/>
    <w:rsid w:val="00996668"/>
    <w:rsid w:val="00996BB8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301F"/>
    <w:rsid w:val="009A3A2C"/>
    <w:rsid w:val="009A49DE"/>
    <w:rsid w:val="009A4D4B"/>
    <w:rsid w:val="009A4E07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C38"/>
    <w:rsid w:val="009B69F2"/>
    <w:rsid w:val="009B6B95"/>
    <w:rsid w:val="009B7E22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285"/>
    <w:rsid w:val="009C4855"/>
    <w:rsid w:val="009C48C5"/>
    <w:rsid w:val="009C4970"/>
    <w:rsid w:val="009C4B83"/>
    <w:rsid w:val="009C567F"/>
    <w:rsid w:val="009C5CE0"/>
    <w:rsid w:val="009C61F7"/>
    <w:rsid w:val="009C6482"/>
    <w:rsid w:val="009C6F83"/>
    <w:rsid w:val="009C70FA"/>
    <w:rsid w:val="009C7101"/>
    <w:rsid w:val="009C739A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487"/>
    <w:rsid w:val="009E1D6E"/>
    <w:rsid w:val="009E2541"/>
    <w:rsid w:val="009E2734"/>
    <w:rsid w:val="009E28A2"/>
    <w:rsid w:val="009E29BD"/>
    <w:rsid w:val="009E2A6E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05CE"/>
    <w:rsid w:val="00A0164E"/>
    <w:rsid w:val="00A016A7"/>
    <w:rsid w:val="00A01855"/>
    <w:rsid w:val="00A01B25"/>
    <w:rsid w:val="00A01B32"/>
    <w:rsid w:val="00A01BCD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6E21"/>
    <w:rsid w:val="00A072F7"/>
    <w:rsid w:val="00A074CD"/>
    <w:rsid w:val="00A0770C"/>
    <w:rsid w:val="00A07910"/>
    <w:rsid w:val="00A07F00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472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0DAE"/>
    <w:rsid w:val="00A219CD"/>
    <w:rsid w:val="00A21CC1"/>
    <w:rsid w:val="00A230E2"/>
    <w:rsid w:val="00A246C4"/>
    <w:rsid w:val="00A24E61"/>
    <w:rsid w:val="00A24F7D"/>
    <w:rsid w:val="00A25F65"/>
    <w:rsid w:val="00A26A80"/>
    <w:rsid w:val="00A2720E"/>
    <w:rsid w:val="00A27399"/>
    <w:rsid w:val="00A27808"/>
    <w:rsid w:val="00A27D87"/>
    <w:rsid w:val="00A3016C"/>
    <w:rsid w:val="00A309EF"/>
    <w:rsid w:val="00A30F5E"/>
    <w:rsid w:val="00A31630"/>
    <w:rsid w:val="00A3199F"/>
    <w:rsid w:val="00A32771"/>
    <w:rsid w:val="00A334E4"/>
    <w:rsid w:val="00A33571"/>
    <w:rsid w:val="00A34413"/>
    <w:rsid w:val="00A344C1"/>
    <w:rsid w:val="00A34E96"/>
    <w:rsid w:val="00A35118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20C"/>
    <w:rsid w:val="00A51700"/>
    <w:rsid w:val="00A51A5B"/>
    <w:rsid w:val="00A51DC9"/>
    <w:rsid w:val="00A51EE1"/>
    <w:rsid w:val="00A535F5"/>
    <w:rsid w:val="00A536FE"/>
    <w:rsid w:val="00A54046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D4C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16B6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095"/>
    <w:rsid w:val="00A76179"/>
    <w:rsid w:val="00A76A13"/>
    <w:rsid w:val="00A76B07"/>
    <w:rsid w:val="00A779C7"/>
    <w:rsid w:val="00A77B1B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C83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686B"/>
    <w:rsid w:val="00A96FE6"/>
    <w:rsid w:val="00A97BA3"/>
    <w:rsid w:val="00AA020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4BD8"/>
    <w:rsid w:val="00AA61BB"/>
    <w:rsid w:val="00AA6966"/>
    <w:rsid w:val="00AA72C8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5185"/>
    <w:rsid w:val="00AB6CFB"/>
    <w:rsid w:val="00AB771F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2982"/>
    <w:rsid w:val="00AD299F"/>
    <w:rsid w:val="00AD3D24"/>
    <w:rsid w:val="00AD3FEA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70A"/>
    <w:rsid w:val="00AD7DD6"/>
    <w:rsid w:val="00AE012D"/>
    <w:rsid w:val="00AE0846"/>
    <w:rsid w:val="00AE0FBE"/>
    <w:rsid w:val="00AE189C"/>
    <w:rsid w:val="00AE2211"/>
    <w:rsid w:val="00AE298E"/>
    <w:rsid w:val="00AE2A0C"/>
    <w:rsid w:val="00AE2B1F"/>
    <w:rsid w:val="00AE2C29"/>
    <w:rsid w:val="00AE2E10"/>
    <w:rsid w:val="00AE3C9D"/>
    <w:rsid w:val="00AE41A2"/>
    <w:rsid w:val="00AE5068"/>
    <w:rsid w:val="00AE52F1"/>
    <w:rsid w:val="00AE5C0B"/>
    <w:rsid w:val="00AE669F"/>
    <w:rsid w:val="00AE711B"/>
    <w:rsid w:val="00AF0315"/>
    <w:rsid w:val="00AF0CC5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262"/>
    <w:rsid w:val="00B0174B"/>
    <w:rsid w:val="00B02698"/>
    <w:rsid w:val="00B02E96"/>
    <w:rsid w:val="00B02FE2"/>
    <w:rsid w:val="00B042D6"/>
    <w:rsid w:val="00B04C5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59C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819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1C3"/>
    <w:rsid w:val="00B4091E"/>
    <w:rsid w:val="00B40A06"/>
    <w:rsid w:val="00B41747"/>
    <w:rsid w:val="00B421BD"/>
    <w:rsid w:val="00B425E8"/>
    <w:rsid w:val="00B428B8"/>
    <w:rsid w:val="00B4314E"/>
    <w:rsid w:val="00B4315B"/>
    <w:rsid w:val="00B432A0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338"/>
    <w:rsid w:val="00B47657"/>
    <w:rsid w:val="00B47F45"/>
    <w:rsid w:val="00B50BCC"/>
    <w:rsid w:val="00B50CBD"/>
    <w:rsid w:val="00B50D10"/>
    <w:rsid w:val="00B50F1B"/>
    <w:rsid w:val="00B510DC"/>
    <w:rsid w:val="00B52139"/>
    <w:rsid w:val="00B523A6"/>
    <w:rsid w:val="00B5255B"/>
    <w:rsid w:val="00B52E37"/>
    <w:rsid w:val="00B54830"/>
    <w:rsid w:val="00B55B60"/>
    <w:rsid w:val="00B55D30"/>
    <w:rsid w:val="00B569A6"/>
    <w:rsid w:val="00B56D3A"/>
    <w:rsid w:val="00B57367"/>
    <w:rsid w:val="00B613A9"/>
    <w:rsid w:val="00B61F7E"/>
    <w:rsid w:val="00B625B5"/>
    <w:rsid w:val="00B6290D"/>
    <w:rsid w:val="00B62DC8"/>
    <w:rsid w:val="00B637CB"/>
    <w:rsid w:val="00B637DD"/>
    <w:rsid w:val="00B64825"/>
    <w:rsid w:val="00B648AB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773E5"/>
    <w:rsid w:val="00B80476"/>
    <w:rsid w:val="00B80506"/>
    <w:rsid w:val="00B8132B"/>
    <w:rsid w:val="00B8160E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1F6"/>
    <w:rsid w:val="00B86544"/>
    <w:rsid w:val="00B870BD"/>
    <w:rsid w:val="00B87198"/>
    <w:rsid w:val="00B90788"/>
    <w:rsid w:val="00B90842"/>
    <w:rsid w:val="00B908A8"/>
    <w:rsid w:val="00B909FE"/>
    <w:rsid w:val="00B90BFB"/>
    <w:rsid w:val="00B90DE3"/>
    <w:rsid w:val="00B90FD9"/>
    <w:rsid w:val="00B910DB"/>
    <w:rsid w:val="00B912D6"/>
    <w:rsid w:val="00B91832"/>
    <w:rsid w:val="00B91C3D"/>
    <w:rsid w:val="00B927C8"/>
    <w:rsid w:val="00B9290C"/>
    <w:rsid w:val="00B93AC0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4C43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31DE"/>
    <w:rsid w:val="00BC3516"/>
    <w:rsid w:val="00BC3523"/>
    <w:rsid w:val="00BC419D"/>
    <w:rsid w:val="00BC5544"/>
    <w:rsid w:val="00BC5C0D"/>
    <w:rsid w:val="00BC5E0D"/>
    <w:rsid w:val="00BC612A"/>
    <w:rsid w:val="00BC6243"/>
    <w:rsid w:val="00BC6567"/>
    <w:rsid w:val="00BC67C5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15B"/>
    <w:rsid w:val="00BD7572"/>
    <w:rsid w:val="00BD782F"/>
    <w:rsid w:val="00BD78F0"/>
    <w:rsid w:val="00BD799A"/>
    <w:rsid w:val="00BE0B9B"/>
    <w:rsid w:val="00BE17E5"/>
    <w:rsid w:val="00BE1C89"/>
    <w:rsid w:val="00BE2298"/>
    <w:rsid w:val="00BE2320"/>
    <w:rsid w:val="00BE2A08"/>
    <w:rsid w:val="00BE3973"/>
    <w:rsid w:val="00BE4903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5F40"/>
    <w:rsid w:val="00C0615B"/>
    <w:rsid w:val="00C0630A"/>
    <w:rsid w:val="00C06681"/>
    <w:rsid w:val="00C06699"/>
    <w:rsid w:val="00C066C1"/>
    <w:rsid w:val="00C066C8"/>
    <w:rsid w:val="00C06E3A"/>
    <w:rsid w:val="00C07AA3"/>
    <w:rsid w:val="00C10067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FA2"/>
    <w:rsid w:val="00C15F06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787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C9"/>
    <w:rsid w:val="00C31760"/>
    <w:rsid w:val="00C31A34"/>
    <w:rsid w:val="00C31B69"/>
    <w:rsid w:val="00C31C2C"/>
    <w:rsid w:val="00C3273D"/>
    <w:rsid w:val="00C336D0"/>
    <w:rsid w:val="00C33E4C"/>
    <w:rsid w:val="00C34446"/>
    <w:rsid w:val="00C360A2"/>
    <w:rsid w:val="00C36270"/>
    <w:rsid w:val="00C36476"/>
    <w:rsid w:val="00C36D24"/>
    <w:rsid w:val="00C371E3"/>
    <w:rsid w:val="00C37519"/>
    <w:rsid w:val="00C37A1B"/>
    <w:rsid w:val="00C40391"/>
    <w:rsid w:val="00C40787"/>
    <w:rsid w:val="00C40EB1"/>
    <w:rsid w:val="00C41014"/>
    <w:rsid w:val="00C411CE"/>
    <w:rsid w:val="00C415C0"/>
    <w:rsid w:val="00C41F79"/>
    <w:rsid w:val="00C43040"/>
    <w:rsid w:val="00C43133"/>
    <w:rsid w:val="00C431BE"/>
    <w:rsid w:val="00C439F0"/>
    <w:rsid w:val="00C4418C"/>
    <w:rsid w:val="00C453AE"/>
    <w:rsid w:val="00C454D8"/>
    <w:rsid w:val="00C45A1A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C7D"/>
    <w:rsid w:val="00C5182B"/>
    <w:rsid w:val="00C51882"/>
    <w:rsid w:val="00C51B34"/>
    <w:rsid w:val="00C51EC9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FED"/>
    <w:rsid w:val="00C65408"/>
    <w:rsid w:val="00C65A74"/>
    <w:rsid w:val="00C65D8C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F62"/>
    <w:rsid w:val="00C71452"/>
    <w:rsid w:val="00C7206A"/>
    <w:rsid w:val="00C72095"/>
    <w:rsid w:val="00C7332F"/>
    <w:rsid w:val="00C734E5"/>
    <w:rsid w:val="00C736BD"/>
    <w:rsid w:val="00C7413D"/>
    <w:rsid w:val="00C74517"/>
    <w:rsid w:val="00C745B5"/>
    <w:rsid w:val="00C762D9"/>
    <w:rsid w:val="00C763C4"/>
    <w:rsid w:val="00C76454"/>
    <w:rsid w:val="00C76C9F"/>
    <w:rsid w:val="00C77D75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5918"/>
    <w:rsid w:val="00C8611C"/>
    <w:rsid w:val="00C86C01"/>
    <w:rsid w:val="00C877F8"/>
    <w:rsid w:val="00C87D2C"/>
    <w:rsid w:val="00C87E97"/>
    <w:rsid w:val="00C905FE"/>
    <w:rsid w:val="00C90839"/>
    <w:rsid w:val="00C9088C"/>
    <w:rsid w:val="00C912EC"/>
    <w:rsid w:val="00C91346"/>
    <w:rsid w:val="00C91565"/>
    <w:rsid w:val="00C915A4"/>
    <w:rsid w:val="00C91F70"/>
    <w:rsid w:val="00C923F5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29B7"/>
    <w:rsid w:val="00CA3D19"/>
    <w:rsid w:val="00CA403C"/>
    <w:rsid w:val="00CA414E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1B71"/>
    <w:rsid w:val="00CC2193"/>
    <w:rsid w:val="00CC2266"/>
    <w:rsid w:val="00CC2CE2"/>
    <w:rsid w:val="00CC36A8"/>
    <w:rsid w:val="00CC381F"/>
    <w:rsid w:val="00CC3AD5"/>
    <w:rsid w:val="00CC3EA1"/>
    <w:rsid w:val="00CC42DF"/>
    <w:rsid w:val="00CC62E5"/>
    <w:rsid w:val="00CC70E0"/>
    <w:rsid w:val="00CC70F4"/>
    <w:rsid w:val="00CC73F5"/>
    <w:rsid w:val="00CC7729"/>
    <w:rsid w:val="00CC7966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5D29"/>
    <w:rsid w:val="00CD6645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545"/>
    <w:rsid w:val="00CE37A3"/>
    <w:rsid w:val="00CE37D8"/>
    <w:rsid w:val="00CE3E3B"/>
    <w:rsid w:val="00CE4F35"/>
    <w:rsid w:val="00CE562F"/>
    <w:rsid w:val="00CE582A"/>
    <w:rsid w:val="00CE5BBA"/>
    <w:rsid w:val="00CE5EA3"/>
    <w:rsid w:val="00CE76CB"/>
    <w:rsid w:val="00CE7FF2"/>
    <w:rsid w:val="00CF0274"/>
    <w:rsid w:val="00CF02B5"/>
    <w:rsid w:val="00CF061E"/>
    <w:rsid w:val="00CF09AC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8EA"/>
    <w:rsid w:val="00CF4F27"/>
    <w:rsid w:val="00CF50BE"/>
    <w:rsid w:val="00CF537C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3B"/>
    <w:rsid w:val="00D0639A"/>
    <w:rsid w:val="00D07F17"/>
    <w:rsid w:val="00D11639"/>
    <w:rsid w:val="00D11A2D"/>
    <w:rsid w:val="00D11ADF"/>
    <w:rsid w:val="00D11AFD"/>
    <w:rsid w:val="00D12042"/>
    <w:rsid w:val="00D124E3"/>
    <w:rsid w:val="00D1295E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33D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6B2"/>
    <w:rsid w:val="00D42F5D"/>
    <w:rsid w:val="00D430A4"/>
    <w:rsid w:val="00D43114"/>
    <w:rsid w:val="00D43146"/>
    <w:rsid w:val="00D43B97"/>
    <w:rsid w:val="00D4430F"/>
    <w:rsid w:val="00D443DE"/>
    <w:rsid w:val="00D444B9"/>
    <w:rsid w:val="00D44825"/>
    <w:rsid w:val="00D45231"/>
    <w:rsid w:val="00D453D6"/>
    <w:rsid w:val="00D4573D"/>
    <w:rsid w:val="00D4592C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0A99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51A"/>
    <w:rsid w:val="00D70FC0"/>
    <w:rsid w:val="00D71153"/>
    <w:rsid w:val="00D71EA0"/>
    <w:rsid w:val="00D720D5"/>
    <w:rsid w:val="00D73A9B"/>
    <w:rsid w:val="00D74A27"/>
    <w:rsid w:val="00D7595B"/>
    <w:rsid w:val="00D75AF1"/>
    <w:rsid w:val="00D75E92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832"/>
    <w:rsid w:val="00D85837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87F00"/>
    <w:rsid w:val="00D902D2"/>
    <w:rsid w:val="00D92470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16D"/>
    <w:rsid w:val="00D96DB9"/>
    <w:rsid w:val="00DA0686"/>
    <w:rsid w:val="00DA0B11"/>
    <w:rsid w:val="00DA0CA6"/>
    <w:rsid w:val="00DA0FBC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6D"/>
    <w:rsid w:val="00DA5CD2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4F4A"/>
    <w:rsid w:val="00DB553F"/>
    <w:rsid w:val="00DB56A2"/>
    <w:rsid w:val="00DB5A3F"/>
    <w:rsid w:val="00DB5D24"/>
    <w:rsid w:val="00DB62BB"/>
    <w:rsid w:val="00DB66D4"/>
    <w:rsid w:val="00DB6FB4"/>
    <w:rsid w:val="00DB7A79"/>
    <w:rsid w:val="00DB7B20"/>
    <w:rsid w:val="00DC0A51"/>
    <w:rsid w:val="00DC0E1D"/>
    <w:rsid w:val="00DC23D4"/>
    <w:rsid w:val="00DC25C0"/>
    <w:rsid w:val="00DC2851"/>
    <w:rsid w:val="00DC3149"/>
    <w:rsid w:val="00DC317C"/>
    <w:rsid w:val="00DC32E9"/>
    <w:rsid w:val="00DC3AF8"/>
    <w:rsid w:val="00DC3CFA"/>
    <w:rsid w:val="00DC3EEB"/>
    <w:rsid w:val="00DC3F6A"/>
    <w:rsid w:val="00DC4B04"/>
    <w:rsid w:val="00DC5225"/>
    <w:rsid w:val="00DC59CA"/>
    <w:rsid w:val="00DC669B"/>
    <w:rsid w:val="00DC670C"/>
    <w:rsid w:val="00DC7C98"/>
    <w:rsid w:val="00DD0B55"/>
    <w:rsid w:val="00DD0F3C"/>
    <w:rsid w:val="00DD2715"/>
    <w:rsid w:val="00DD3004"/>
    <w:rsid w:val="00DD3097"/>
    <w:rsid w:val="00DD34CA"/>
    <w:rsid w:val="00DD38FE"/>
    <w:rsid w:val="00DD3A0C"/>
    <w:rsid w:val="00DD3CAD"/>
    <w:rsid w:val="00DD45D7"/>
    <w:rsid w:val="00DD527E"/>
    <w:rsid w:val="00DD55C3"/>
    <w:rsid w:val="00DD624C"/>
    <w:rsid w:val="00DD6625"/>
    <w:rsid w:val="00DD7FA5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5FCE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782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DF6D82"/>
    <w:rsid w:val="00E00309"/>
    <w:rsid w:val="00E007B9"/>
    <w:rsid w:val="00E008D8"/>
    <w:rsid w:val="00E00C3F"/>
    <w:rsid w:val="00E01315"/>
    <w:rsid w:val="00E01503"/>
    <w:rsid w:val="00E01FBA"/>
    <w:rsid w:val="00E024C8"/>
    <w:rsid w:val="00E04655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8DE"/>
    <w:rsid w:val="00E12980"/>
    <w:rsid w:val="00E12CF3"/>
    <w:rsid w:val="00E12CF6"/>
    <w:rsid w:val="00E1359A"/>
    <w:rsid w:val="00E136A7"/>
    <w:rsid w:val="00E13711"/>
    <w:rsid w:val="00E13F05"/>
    <w:rsid w:val="00E14743"/>
    <w:rsid w:val="00E14E43"/>
    <w:rsid w:val="00E157F9"/>
    <w:rsid w:val="00E15B03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4D4E"/>
    <w:rsid w:val="00E357FB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1FE"/>
    <w:rsid w:val="00E425EA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371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DA1"/>
    <w:rsid w:val="00E65316"/>
    <w:rsid w:val="00E65329"/>
    <w:rsid w:val="00E655C0"/>
    <w:rsid w:val="00E6627A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6095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5053"/>
    <w:rsid w:val="00E8580B"/>
    <w:rsid w:val="00E869B0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6ACA"/>
    <w:rsid w:val="00EA7504"/>
    <w:rsid w:val="00EA7685"/>
    <w:rsid w:val="00EA78B3"/>
    <w:rsid w:val="00EB084D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69D"/>
    <w:rsid w:val="00EC09E4"/>
    <w:rsid w:val="00EC0E75"/>
    <w:rsid w:val="00EC110B"/>
    <w:rsid w:val="00EC14E7"/>
    <w:rsid w:val="00EC1B33"/>
    <w:rsid w:val="00EC26F1"/>
    <w:rsid w:val="00EC2DC7"/>
    <w:rsid w:val="00EC33EE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87"/>
    <w:rsid w:val="00EF2192"/>
    <w:rsid w:val="00EF25BD"/>
    <w:rsid w:val="00EF3159"/>
    <w:rsid w:val="00EF4BD3"/>
    <w:rsid w:val="00EF4E03"/>
    <w:rsid w:val="00EF53E2"/>
    <w:rsid w:val="00EF5DCE"/>
    <w:rsid w:val="00EF5F3B"/>
    <w:rsid w:val="00EF6272"/>
    <w:rsid w:val="00EF7A72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39E4"/>
    <w:rsid w:val="00F042A5"/>
    <w:rsid w:val="00F04458"/>
    <w:rsid w:val="00F04B3F"/>
    <w:rsid w:val="00F05EC1"/>
    <w:rsid w:val="00F0673A"/>
    <w:rsid w:val="00F07432"/>
    <w:rsid w:val="00F07E9A"/>
    <w:rsid w:val="00F102E6"/>
    <w:rsid w:val="00F103BF"/>
    <w:rsid w:val="00F103DB"/>
    <w:rsid w:val="00F10B2B"/>
    <w:rsid w:val="00F10C82"/>
    <w:rsid w:val="00F11F25"/>
    <w:rsid w:val="00F11F98"/>
    <w:rsid w:val="00F122C7"/>
    <w:rsid w:val="00F12F48"/>
    <w:rsid w:val="00F1454D"/>
    <w:rsid w:val="00F14864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78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558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8BC"/>
    <w:rsid w:val="00F439AF"/>
    <w:rsid w:val="00F44427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3E8"/>
    <w:rsid w:val="00F5567F"/>
    <w:rsid w:val="00F559F7"/>
    <w:rsid w:val="00F55BEA"/>
    <w:rsid w:val="00F56778"/>
    <w:rsid w:val="00F57077"/>
    <w:rsid w:val="00F571DF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B90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2F52"/>
    <w:rsid w:val="00F73121"/>
    <w:rsid w:val="00F73256"/>
    <w:rsid w:val="00F7375F"/>
    <w:rsid w:val="00F73B55"/>
    <w:rsid w:val="00F73DB7"/>
    <w:rsid w:val="00F7438E"/>
    <w:rsid w:val="00F75060"/>
    <w:rsid w:val="00F758E4"/>
    <w:rsid w:val="00F75A15"/>
    <w:rsid w:val="00F75AF5"/>
    <w:rsid w:val="00F75BB2"/>
    <w:rsid w:val="00F75BFB"/>
    <w:rsid w:val="00F76063"/>
    <w:rsid w:val="00F7770F"/>
    <w:rsid w:val="00F778AF"/>
    <w:rsid w:val="00F77FB9"/>
    <w:rsid w:val="00F80533"/>
    <w:rsid w:val="00F80CDD"/>
    <w:rsid w:val="00F815EB"/>
    <w:rsid w:val="00F81DE3"/>
    <w:rsid w:val="00F8201F"/>
    <w:rsid w:val="00F834E8"/>
    <w:rsid w:val="00F8357F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71C"/>
    <w:rsid w:val="00F92A57"/>
    <w:rsid w:val="00F931FF"/>
    <w:rsid w:val="00F9394B"/>
    <w:rsid w:val="00F9426B"/>
    <w:rsid w:val="00F94B54"/>
    <w:rsid w:val="00F954B5"/>
    <w:rsid w:val="00F957E9"/>
    <w:rsid w:val="00F95F0B"/>
    <w:rsid w:val="00F96380"/>
    <w:rsid w:val="00F96D35"/>
    <w:rsid w:val="00F96D74"/>
    <w:rsid w:val="00FA04B0"/>
    <w:rsid w:val="00FA0E83"/>
    <w:rsid w:val="00FA1A45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6A2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66DE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4B7D"/>
    <w:rsid w:val="00FE4E3F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55050E06"/>
  <w15:docId w15:val="{FD184AC8-B891-41EC-A2DB-85BAC1E1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link w:val="PLChar"/>
    <w:qFormat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中等深浅网格 1 - 着色 21,목록 단락,リスト段落,列出段落1,R4_bullets,列表段落1,—ño’i—Ž,¥¡¡¡¡ì¬º¥¹¥È¶ÎÂä,ÁÐ³ö¶ÎÂä,¥ê¥¹¥È¶ÎÂä,1st level - Bullet List Paragraph,Lettre d'introduction,Paragrafo elenco,Normal bullet 2,목록단락,列,列出段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UnresolvedMention1">
    <w:name w:val="Unresolved Mention1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character" w:customStyle="1" w:styleId="PLChar">
    <w:name w:val="PL Char"/>
    <w:link w:val="PL"/>
    <w:qFormat/>
    <w:rsid w:val="00197BC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D942120-7B7E-46F1-9081-F4F2C0026B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18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7</cp:revision>
  <cp:lastPrinted>2021-10-12T01:12:00Z</cp:lastPrinted>
  <dcterms:created xsi:type="dcterms:W3CDTF">2023-04-25T14:14:00Z</dcterms:created>
  <dcterms:modified xsi:type="dcterms:W3CDTF">2023-04-25T18:58:00Z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